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B579" w14:textId="0F4724D2" w:rsidR="00BA00AB" w:rsidRDefault="00877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MILYVEREY</w:t>
      </w:r>
      <w:r>
        <w:rPr>
          <w:rFonts w:cs="Times New Roman"/>
          <w:szCs w:val="24"/>
        </w:rPr>
        <w:t xml:space="preserve">       (fl.1485)</w:t>
      </w:r>
    </w:p>
    <w:p w14:paraId="68F2F4C7" w14:textId="77777777" w:rsidR="0087780F" w:rsidRDefault="0087780F" w:rsidP="009139A6">
      <w:pPr>
        <w:pStyle w:val="NoSpacing"/>
        <w:rPr>
          <w:rFonts w:cs="Times New Roman"/>
          <w:szCs w:val="24"/>
        </w:rPr>
      </w:pPr>
    </w:p>
    <w:p w14:paraId="24416903" w14:textId="77777777" w:rsidR="0087780F" w:rsidRDefault="0087780F" w:rsidP="009139A6">
      <w:pPr>
        <w:pStyle w:val="NoSpacing"/>
        <w:rPr>
          <w:rFonts w:cs="Times New Roman"/>
          <w:szCs w:val="24"/>
        </w:rPr>
      </w:pPr>
    </w:p>
    <w:p w14:paraId="7D03191C" w14:textId="4E02168B" w:rsidR="0087780F" w:rsidRDefault="00877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 Jul.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He was on a commission of the peace for Kent.</w:t>
      </w:r>
    </w:p>
    <w:p w14:paraId="00B03894" w14:textId="6465B916" w:rsidR="0087780F" w:rsidRDefault="00877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p.563)</w:t>
      </w:r>
    </w:p>
    <w:p w14:paraId="4AEFC40F" w14:textId="77777777" w:rsidR="0087780F" w:rsidRDefault="0087780F" w:rsidP="009139A6">
      <w:pPr>
        <w:pStyle w:val="NoSpacing"/>
        <w:rPr>
          <w:rFonts w:cs="Times New Roman"/>
          <w:szCs w:val="24"/>
        </w:rPr>
      </w:pPr>
    </w:p>
    <w:p w14:paraId="426D0AFF" w14:textId="77777777" w:rsidR="0087780F" w:rsidRDefault="0087780F" w:rsidP="009139A6">
      <w:pPr>
        <w:pStyle w:val="NoSpacing"/>
        <w:rPr>
          <w:rFonts w:cs="Times New Roman"/>
          <w:szCs w:val="24"/>
        </w:rPr>
      </w:pPr>
    </w:p>
    <w:p w14:paraId="2E138F1E" w14:textId="25496659" w:rsidR="0087780F" w:rsidRPr="0087780F" w:rsidRDefault="00877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2025</w:t>
      </w:r>
    </w:p>
    <w:sectPr w:rsidR="0087780F" w:rsidRPr="008778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30FB5" w14:textId="77777777" w:rsidR="0087780F" w:rsidRDefault="0087780F" w:rsidP="009139A6">
      <w:r>
        <w:separator/>
      </w:r>
    </w:p>
  </w:endnote>
  <w:endnote w:type="continuationSeparator" w:id="0">
    <w:p w14:paraId="4DF58932" w14:textId="77777777" w:rsidR="0087780F" w:rsidRDefault="008778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F0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34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C4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D0E3" w14:textId="77777777" w:rsidR="0087780F" w:rsidRDefault="0087780F" w:rsidP="009139A6">
      <w:r>
        <w:separator/>
      </w:r>
    </w:p>
  </w:footnote>
  <w:footnote w:type="continuationSeparator" w:id="0">
    <w:p w14:paraId="0D1317C1" w14:textId="77777777" w:rsidR="0087780F" w:rsidRDefault="008778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6EA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F15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70E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80F"/>
    <w:rsid w:val="000666E0"/>
    <w:rsid w:val="002510B7"/>
    <w:rsid w:val="00270799"/>
    <w:rsid w:val="005C130B"/>
    <w:rsid w:val="00826F5C"/>
    <w:rsid w:val="0087780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720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3D3C5"/>
  <w15:chartTrackingRefBased/>
  <w15:docId w15:val="{9A6C580B-044D-48F6-8B00-35FE51BA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2025-02-24T21:43:00Z</dcterms:created>
  <dcterms:modified xsi:type="dcterms:W3CDTF">2025-02-24T21:46:00Z</dcterms:modified>
</cp:coreProperties>
</file>